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E6A" w:rsidRDefault="000F5E6A" w:rsidP="000F5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Walter CLERK</w:t>
      </w:r>
      <w:r>
        <w:rPr>
          <w:rFonts w:ascii="Times New Roman" w:hAnsi="Times New Roman" w:cs="Times New Roman"/>
        </w:rPr>
        <w:tab/>
        <w:t>(fl.1421)</w:t>
      </w:r>
    </w:p>
    <w:p w:rsidR="000F5E6A" w:rsidRDefault="000F5E6A" w:rsidP="000F5E6A">
      <w:pPr>
        <w:rPr>
          <w:rFonts w:ascii="Times New Roman" w:hAnsi="Times New Roman" w:cs="Times New Roman"/>
        </w:rPr>
      </w:pPr>
    </w:p>
    <w:p w:rsidR="000F5E6A" w:rsidRDefault="000F5E6A" w:rsidP="000F5E6A">
      <w:pPr>
        <w:rPr>
          <w:rFonts w:ascii="Times New Roman" w:hAnsi="Times New Roman" w:cs="Times New Roman"/>
        </w:rPr>
      </w:pPr>
    </w:p>
    <w:p w:rsidR="000F5E6A" w:rsidRDefault="000F5E6A" w:rsidP="000F5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 Jan.1421</w:t>
      </w:r>
      <w:r>
        <w:rPr>
          <w:rFonts w:ascii="Times New Roman" w:hAnsi="Times New Roman" w:cs="Times New Roman"/>
        </w:rPr>
        <w:tab/>
        <w:t>He was a juror on the inquisition post mortem held in Exeter into lands of</w:t>
      </w:r>
    </w:p>
    <w:p w:rsidR="000F5E6A" w:rsidRDefault="000F5E6A" w:rsidP="000F5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late Isabel Kirkham(q.v.).</w:t>
      </w:r>
    </w:p>
    <w:p w:rsidR="000F5E6A" w:rsidRDefault="000F5E6A" w:rsidP="000F5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10CC9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ref.eCIPM</w:t>
      </w:r>
      <w:proofErr w:type="spellEnd"/>
      <w:proofErr w:type="gramEnd"/>
      <w:r>
        <w:rPr>
          <w:rFonts w:ascii="Times New Roman" w:hAnsi="Times New Roman" w:cs="Times New Roman"/>
        </w:rPr>
        <w:t xml:space="preserve"> 21-482)</w:t>
      </w:r>
    </w:p>
    <w:p w:rsidR="001650B7" w:rsidRDefault="001650B7" w:rsidP="001650B7">
      <w:pPr>
        <w:pStyle w:val="NoSpacing"/>
      </w:pPr>
      <w:r>
        <w:t>8 Jan.1421</w:t>
      </w:r>
      <w:r>
        <w:tab/>
        <w:t>He was a juror on the inquisition post mortem held in Exeter into lands of</w:t>
      </w:r>
    </w:p>
    <w:p w:rsidR="001650B7" w:rsidRDefault="001650B7" w:rsidP="001650B7">
      <w:pPr>
        <w:pStyle w:val="NoSpacing"/>
      </w:pPr>
      <w:r>
        <w:tab/>
      </w:r>
      <w:r>
        <w:tab/>
        <w:t xml:space="preserve">the late Richard </w:t>
      </w:r>
      <w:proofErr w:type="spellStart"/>
      <w:r>
        <w:t>Pyperell</w:t>
      </w:r>
      <w:proofErr w:type="spellEnd"/>
      <w:r>
        <w:t>(q.v.)</w:t>
      </w:r>
    </w:p>
    <w:p w:rsidR="001650B7" w:rsidRDefault="001650B7" w:rsidP="001650B7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21-600)</w:t>
      </w:r>
    </w:p>
    <w:p w:rsidR="001650B7" w:rsidRDefault="001650B7" w:rsidP="000F5E6A">
      <w:pPr>
        <w:rPr>
          <w:rFonts w:ascii="Times New Roman" w:hAnsi="Times New Roman" w:cs="Times New Roman"/>
        </w:rPr>
      </w:pPr>
    </w:p>
    <w:p w:rsidR="000F5E6A" w:rsidRDefault="000F5E6A" w:rsidP="000F5E6A">
      <w:pPr>
        <w:rPr>
          <w:rFonts w:ascii="Times New Roman" w:hAnsi="Times New Roman" w:cs="Times New Roman"/>
        </w:rPr>
      </w:pPr>
    </w:p>
    <w:p w:rsidR="000F5E6A" w:rsidRDefault="000F5E6A" w:rsidP="000F5E6A">
      <w:pPr>
        <w:rPr>
          <w:rFonts w:ascii="Times New Roman" w:hAnsi="Times New Roman" w:cs="Times New Roman"/>
        </w:rPr>
      </w:pPr>
    </w:p>
    <w:p w:rsidR="000F5E6A" w:rsidRDefault="000F5E6A" w:rsidP="000F5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July 2016</w:t>
      </w:r>
    </w:p>
    <w:p w:rsidR="001650B7" w:rsidRDefault="001650B7" w:rsidP="000F5E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November 2016</w:t>
      </w:r>
      <w:bookmarkStart w:id="0" w:name="_GoBack"/>
      <w:bookmarkEnd w:id="0"/>
    </w:p>
    <w:p w:rsidR="006B2F86" w:rsidRPr="00E71FC3" w:rsidRDefault="001650B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E6A" w:rsidRDefault="000F5E6A" w:rsidP="00E71FC3">
      <w:r>
        <w:separator/>
      </w:r>
    </w:p>
  </w:endnote>
  <w:endnote w:type="continuationSeparator" w:id="0">
    <w:p w:rsidR="000F5E6A" w:rsidRDefault="000F5E6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E6A" w:rsidRDefault="000F5E6A" w:rsidP="00E71FC3">
      <w:r>
        <w:separator/>
      </w:r>
    </w:p>
  </w:footnote>
  <w:footnote w:type="continuationSeparator" w:id="0">
    <w:p w:rsidR="000F5E6A" w:rsidRDefault="000F5E6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E6A"/>
    <w:rsid w:val="000F5E6A"/>
    <w:rsid w:val="001650B7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A92E0"/>
  <w15:chartTrackingRefBased/>
  <w15:docId w15:val="{972C8B13-97E7-4B2F-A752-830EF627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F5E6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F5E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2016-08-20T15:05:00Z</dcterms:created>
  <dcterms:modified xsi:type="dcterms:W3CDTF">2016-11-28T09:16:00Z</dcterms:modified>
</cp:coreProperties>
</file>